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912CA2" w:rsidTr="008734B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/>
        </w:tc>
        <w:tc>
          <w:tcPr>
            <w:tcW w:w="4744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>
            <w:r>
              <w:t>Приложение 1</w:t>
            </w:r>
          </w:p>
          <w:p w:rsidR="00912CA2" w:rsidRDefault="00912CA2" w:rsidP="00B01CA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12CA2" w:rsidTr="008734B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/>
        </w:tc>
        <w:tc>
          <w:tcPr>
            <w:tcW w:w="4744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/>
        </w:tc>
      </w:tr>
      <w:tr w:rsidR="00912CA2" w:rsidTr="00754D0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A2" w:rsidRDefault="00912CA2" w:rsidP="00B01CAB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73BF8" w:rsidRDefault="00973BF8" w:rsidP="00B01CAB"/>
          <w:p w:rsidR="00973BF8" w:rsidRDefault="00973BF8" w:rsidP="00B01CAB"/>
          <w:p w:rsidR="00973BF8" w:rsidRDefault="00973BF8" w:rsidP="00B01CAB"/>
          <w:p w:rsidR="00912CA2" w:rsidRDefault="00912CA2" w:rsidP="00B01CAB">
            <w:r>
              <w:t>от 16 декабря 2022 года № 28-290</w:t>
            </w:r>
          </w:p>
        </w:tc>
      </w:tr>
      <w:tr w:rsidR="00B01CAB" w:rsidTr="00912CA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</w:p>
        </w:tc>
        <w:tc>
          <w:tcPr>
            <w:tcW w:w="3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</w:p>
        </w:tc>
      </w:tr>
      <w:tr w:rsidR="00B01CAB" w:rsidTr="00973BF8">
        <w:trPr>
          <w:cantSplit/>
          <w:trHeight w:val="889"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CA2" w:rsidRDefault="00912CA2" w:rsidP="00B01CAB">
            <w:pPr>
              <w:jc w:val="center"/>
            </w:pPr>
          </w:p>
          <w:p w:rsidR="00B01CAB" w:rsidRDefault="00B01CAB" w:rsidP="00B01CAB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B01CAB" w:rsidTr="00B01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CAB" w:rsidRDefault="00B01CAB" w:rsidP="00B01CAB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CAB" w:rsidRDefault="00B01CAB" w:rsidP="00B01CAB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CAB" w:rsidRDefault="00B01CAB" w:rsidP="00B01CAB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CAB" w:rsidRDefault="00B01CAB" w:rsidP="00B01CAB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CAB" w:rsidRDefault="00B01CAB" w:rsidP="00B01CAB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CAB" w:rsidRDefault="00B01CAB" w:rsidP="00B01CAB">
            <w:pPr>
              <w:jc w:val="center"/>
            </w:pPr>
          </w:p>
        </w:tc>
      </w:tr>
      <w:tr w:rsidR="00B01CAB" w:rsidTr="00B01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тыс. руб.</w:t>
            </w:r>
          </w:p>
        </w:tc>
      </w:tr>
      <w:tr w:rsidR="00B01CAB" w:rsidTr="00B01CAB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2025 год</w:t>
            </w:r>
          </w:p>
        </w:tc>
      </w:tr>
      <w:tr w:rsidR="00B01CAB" w:rsidTr="00B01CAB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01CAB" w:rsidRDefault="00B01CAB" w:rsidP="00B01CAB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AB" w:rsidRDefault="00B01CAB" w:rsidP="00B01CAB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/>
        </w:tc>
      </w:tr>
    </w:tbl>
    <w:p w:rsidR="00B01CAB" w:rsidRPr="00B01CAB" w:rsidRDefault="00B01CA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B01CAB" w:rsidTr="00B01CAB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1CAB" w:rsidRDefault="00B01CAB" w:rsidP="00B01CAB">
            <w:pPr>
              <w:jc w:val="center"/>
            </w:pPr>
            <w:r>
              <w:t>5</w:t>
            </w:r>
          </w:p>
        </w:tc>
      </w:tr>
      <w:tr w:rsidR="00B01CAB" w:rsidTr="00B01CAB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01CAB" w:rsidRDefault="00B01CAB" w:rsidP="00B01CAB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10 996 122,1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11 794 585,1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12 566 002,4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7 047 432,0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8 371 813,0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7 047 432,0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8 371 813,0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86 752,8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86 752,8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281 828,0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303 286,0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10 057,0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8 548,0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35 191,0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39 099,0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236 580,0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255 639,0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2 537 632,0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2 756 111,0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694 762,0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734 556,0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1 394 022,0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1 552 938,0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448 848,0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468 617,0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234 447,0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260 006,0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618 888,2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615 301,1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601 875,3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498 067,5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498 067,5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498 067,5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367 715,0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367 715,0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33 435,0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33 435,0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127,2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96 790,3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96 790,3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96 790,3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10 779,5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10 182,0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68 845,6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64 430,2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41 195,6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29 195,6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13 630,0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13 630,0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90 064,5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92 815,0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89 058,6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91 738,2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1 005,9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1 076,8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57 787,2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53 477,1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52 870,7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5 627,6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3 589,3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44 577,9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44 577,9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1 389,0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1 389,0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3 314,5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27 660,4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26 842,6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11 742 888,8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11 634 552,2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10 868 616,4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11 742 888,8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11 634 552,2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10 868 616,4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2 697 961,6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3 292 494,2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2 527 909,3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11 752,4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448 807,6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443 123,0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440 905,3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544 060,2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16 824,9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99 895,5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6 654,0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2359A">
            <w:r>
              <w:t>Субсиди</w:t>
            </w:r>
            <w:r w:rsidR="00B2359A">
              <w:t>и</w:t>
            </w:r>
            <w:r>
              <w:t xml:space="preserve">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41 059,7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355 618,1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197 102,0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322 286,8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3 662,9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3 662,9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746 000,0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13 697,5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25 086,4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36 629,3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3 132,0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3 132,0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3 132,0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19 357,2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933 377,1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1 195 466,6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8 146 084,1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8 153 251,7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8 160 783,0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4 802 177,5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4 802 177,5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11 491,7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11 491,7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11 491,7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5 303,9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5 303,9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5 303,9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2 651,9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2 651,9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2 651,9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34 917,1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34 917,1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34 917,1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29 171,2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29 171,2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29 171,2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3 977,9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3 977,9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3 977,9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10 468,5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10 468,5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315 934,9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315 934,9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171 974,9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186 724,2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113 023,0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113 023,0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19 212,4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19 212,4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7 242,3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7 242,3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7 242,3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2 307 743,5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2 307 743,5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585,3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585,3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22 455,0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22 455,0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3 093,9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3 093,9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3 093,9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</w:t>
            </w:r>
            <w:r w:rsidR="00B2359A">
              <w:t xml:space="preserve"> </w:t>
            </w:r>
            <w:r>
              <w:t>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1 770,1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1 770,1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31,9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282 806,8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282 806,8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898 843,1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179 924,1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175 411,4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179 924,1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121 293,9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lastRenderedPageBreak/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01CAB" w:rsidRDefault="00B01CAB" w:rsidP="00B01CAB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9 100,0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01CAB" w:rsidRDefault="00B01CAB" w:rsidP="00B01CAB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01CAB" w:rsidRDefault="00B01CAB" w:rsidP="00B2359A">
            <w:r>
              <w:t>Межбюджетные трансферты, передаваемые бюджетам городских округов области на финансовое обеспечение реализации проекта по реконструкции трамвайной сети и иного имущественного комплекса, технологически связанн</w:t>
            </w:r>
            <w:r w:rsidR="00B2359A">
              <w:t>ых</w:t>
            </w:r>
            <w:r>
              <w:t xml:space="preserve"> между собой и входящ</w:t>
            </w:r>
            <w:r w:rsidR="00B2359A">
              <w:t>их</w:t>
            </w:r>
            <w:r>
              <w:t xml:space="preserve"> в состав проекта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558 437,8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 </w:t>
            </w:r>
          </w:p>
        </w:tc>
      </w:tr>
      <w:tr w:rsidR="00B01CAB" w:rsidTr="00B01CAB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22 739 010,9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>
            <w:pPr>
              <w:jc w:val="right"/>
            </w:pPr>
            <w:r>
              <w:t>23 429 137,3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AB" w:rsidRDefault="00B01CAB" w:rsidP="00B01CAB">
            <w:pPr>
              <w:jc w:val="right"/>
            </w:pPr>
            <w:r>
              <w:t>23 434 618,8</w:t>
            </w:r>
          </w:p>
        </w:tc>
      </w:tr>
      <w:tr w:rsidR="00B01CAB" w:rsidTr="00B01CAB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</w:tr>
      <w:tr w:rsidR="00B01CAB" w:rsidTr="00B01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</w:tr>
      <w:tr w:rsidR="00B01CAB" w:rsidTr="00B01CA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</w:tr>
      <w:tr w:rsidR="00B01CAB" w:rsidTr="00B01CA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</w:tr>
      <w:tr w:rsidR="00B01CAB" w:rsidTr="00B01CA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AB" w:rsidRDefault="00B01CAB" w:rsidP="00B01CAB"/>
        </w:tc>
      </w:tr>
    </w:tbl>
    <w:p w:rsidR="00B01CAB" w:rsidRPr="006C23C3" w:rsidRDefault="00B01CAB" w:rsidP="00B01CAB"/>
    <w:p w:rsidR="00E2598B" w:rsidRPr="00B01CAB" w:rsidRDefault="00E2598B" w:rsidP="00B01CAB"/>
    <w:sectPr w:rsidR="00E2598B" w:rsidRPr="00B01CAB" w:rsidSect="00912CA2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0AE" w:rsidRDefault="008270AE" w:rsidP="00B01CAB">
      <w:r>
        <w:separator/>
      </w:r>
    </w:p>
  </w:endnote>
  <w:endnote w:type="continuationSeparator" w:id="1">
    <w:p w:rsidR="008270AE" w:rsidRDefault="008270AE" w:rsidP="00B0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0AE" w:rsidRDefault="008270AE" w:rsidP="00B01CAB">
      <w:r>
        <w:separator/>
      </w:r>
    </w:p>
  </w:footnote>
  <w:footnote w:type="continuationSeparator" w:id="1">
    <w:p w:rsidR="008270AE" w:rsidRDefault="008270AE" w:rsidP="00B01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CAB" w:rsidRDefault="00B06AE1" w:rsidP="00B01CA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1CA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1CAB" w:rsidRDefault="00B01CA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CAB" w:rsidRDefault="00B06AE1" w:rsidP="00B01CA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1CA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3BF8">
      <w:rPr>
        <w:rStyle w:val="a7"/>
        <w:noProof/>
      </w:rPr>
      <w:t>11</w:t>
    </w:r>
    <w:r>
      <w:rPr>
        <w:rStyle w:val="a7"/>
      </w:rPr>
      <w:fldChar w:fldCharType="end"/>
    </w:r>
  </w:p>
  <w:p w:rsidR="00B01CAB" w:rsidRDefault="00B01C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B01CAB"/>
    <w:rsid w:val="00050B17"/>
    <w:rsid w:val="00144360"/>
    <w:rsid w:val="002B0CD6"/>
    <w:rsid w:val="002C3F39"/>
    <w:rsid w:val="00321FC2"/>
    <w:rsid w:val="00660383"/>
    <w:rsid w:val="006808C6"/>
    <w:rsid w:val="006F212A"/>
    <w:rsid w:val="008270AE"/>
    <w:rsid w:val="00912CA2"/>
    <w:rsid w:val="00973BF8"/>
    <w:rsid w:val="00A24CAF"/>
    <w:rsid w:val="00B01CAB"/>
    <w:rsid w:val="00B06AE1"/>
    <w:rsid w:val="00B2359A"/>
    <w:rsid w:val="00B43A0D"/>
    <w:rsid w:val="00B912FD"/>
    <w:rsid w:val="00CD0EDA"/>
    <w:rsid w:val="00E2598B"/>
    <w:rsid w:val="00E7317C"/>
    <w:rsid w:val="00E87051"/>
    <w:rsid w:val="00E95BCF"/>
    <w:rsid w:val="00F6400A"/>
    <w:rsid w:val="00F94FA3"/>
    <w:rsid w:val="00FE2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1C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1CAB"/>
  </w:style>
  <w:style w:type="paragraph" w:styleId="a5">
    <w:name w:val="footer"/>
    <w:basedOn w:val="a"/>
    <w:link w:val="a6"/>
    <w:uiPriority w:val="99"/>
    <w:semiHidden/>
    <w:unhideWhenUsed/>
    <w:rsid w:val="00B01C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1CAB"/>
  </w:style>
  <w:style w:type="character" w:styleId="a7">
    <w:name w:val="page number"/>
    <w:basedOn w:val="a0"/>
    <w:uiPriority w:val="99"/>
    <w:semiHidden/>
    <w:unhideWhenUsed/>
    <w:rsid w:val="00B01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11</Pages>
  <Words>2900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5</cp:revision>
  <cp:lastPrinted>2022-12-16T08:08:00Z</cp:lastPrinted>
  <dcterms:created xsi:type="dcterms:W3CDTF">2022-12-15T08:00:00Z</dcterms:created>
  <dcterms:modified xsi:type="dcterms:W3CDTF">2022-12-16T08:09:00Z</dcterms:modified>
</cp:coreProperties>
</file>